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การรับแจ้งการตาย กรณีตายในบ้าน และตายนอกบ้าน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การรับแจ้งการตาย กรณีตายในบ้าน และตายนอกบ้าน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การรับแจ้งการตาย กรณีตายในบ้าน เทศบาลตำบลนาดอกคำ กาญจนา ศรีบุรินทร์ คู่มือประชาชน 21/07/2015 14:35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 หรือสำนักทะเบียนท้องถิ่น/ติดต่อด้วยตนเอง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(แห่งท้องที่ที่ตาย)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 ได้แก่</w:t>
        <w:br/>
        <w:t xml:space="preserve"/>
        <w:br/>
        <w:t xml:space="preserve">(1)เจ้าบ้านที่มีคนตาย กรณีคนตายในบ้าน (รวมถึงสถานพยาบาล) หากไม่มีเจ้าบ้านให้ผู้พบศพเป็นผู้แจ้ง</w:t>
        <w:br/>
        <w:t xml:space="preserve"/>
        <w:br/>
        <w:t xml:space="preserve">(2)บุคคลที่ไปกับผู้ตายหรือผู้พบศพ กรณีตายนอกบ้าน</w:t>
        <w:br/>
        <w:t xml:space="preserve"/>
        <w:br/>
        <w:t xml:space="preserve">2. ระยะเวลาการแจ้ง ภายใน24 ชั่วโมง นับตั้งแต่เวลาตาย หรือเวลาพบศพ</w:t>
        <w:br/>
        <w:t xml:space="preserve"/>
        <w:br/>
        <w:t xml:space="preserve">3.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7 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(ผู้แจ้ง)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(ของผู้ตาย ถ้ามี)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หนังสือรับรองการตาย ตามแบบ ท.ร.4/1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(กรณีตายในสถานพยาบาล)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ใบรับแจ้งการตาย ท.ร.4 ตอนหน้า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(กรณีแจ้งต่อกำนัน ผู้ใหญ่บ้าน)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 ท.ร.14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(ที่ผู้ตายมีชื่ออยู่ ถ้ามี)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